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934ADF" w14:textId="77777777" w:rsidR="00541273" w:rsidRDefault="00541273" w:rsidP="0054127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BAXTER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fl.1483)</w:t>
      </w:r>
    </w:p>
    <w:p w14:paraId="65AC0BA6" w14:textId="77777777" w:rsidR="00541273" w:rsidRDefault="00541273" w:rsidP="0054127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Wawne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in Holderness, East Riding of Yorkshire. Husbandman.</w:t>
      </w:r>
    </w:p>
    <w:p w14:paraId="1447D9D1" w14:textId="77777777" w:rsidR="00541273" w:rsidRDefault="00541273" w:rsidP="0054127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37BD9BB" w14:textId="77777777" w:rsidR="00541273" w:rsidRDefault="00541273" w:rsidP="0054127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15C9441" w14:textId="77777777" w:rsidR="00541273" w:rsidRDefault="00541273" w:rsidP="0054127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1483</w:t>
      </w:r>
      <w:r>
        <w:rPr>
          <w:rFonts w:ascii="Times New Roman" w:hAnsi="Times New Roman" w:cs="Times New Roman"/>
          <w:sz w:val="24"/>
          <w:szCs w:val="24"/>
        </w:rPr>
        <w:tab/>
        <w:t xml:space="preserve">He made a plaint of debt against William </w:t>
      </w:r>
      <w:proofErr w:type="spellStart"/>
      <w:r>
        <w:rPr>
          <w:rFonts w:ascii="Times New Roman" w:hAnsi="Times New Roman" w:cs="Times New Roman"/>
          <w:sz w:val="24"/>
          <w:szCs w:val="24"/>
        </w:rPr>
        <w:t>Neubank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York, </w:t>
      </w:r>
    </w:p>
    <w:p w14:paraId="37B059BB" w14:textId="77777777" w:rsidR="00541273" w:rsidRDefault="00541273" w:rsidP="0054127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shoemaker(q.v.).</w:t>
      </w:r>
    </w:p>
    <w:p w14:paraId="036F25CA" w14:textId="77777777" w:rsidR="00541273" w:rsidRDefault="00541273" w:rsidP="0054127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>
          <w:rPr>
            <w:rStyle w:val="Hyperlink"/>
            <w:rFonts w:ascii="Times New Roman" w:hAnsi="Times New Roman" w:cs="Times New Roman"/>
            <w:sz w:val="24"/>
            <w:szCs w:val="24"/>
          </w:rPr>
          <w:t xml:space="preserve">http://aalt.law.uh.edu/Indices/CP40Indices/CP40no883Pl.htm  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5A097B77" w14:textId="77777777" w:rsidR="00541273" w:rsidRDefault="00541273" w:rsidP="0054127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8D27034" w14:textId="77777777" w:rsidR="00541273" w:rsidRDefault="00541273" w:rsidP="0054127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C274AE9" w14:textId="77777777" w:rsidR="00541273" w:rsidRDefault="00541273" w:rsidP="0054127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 April 2022</w:t>
      </w:r>
    </w:p>
    <w:p w14:paraId="7D353E39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C9B480" w14:textId="77777777" w:rsidR="00541273" w:rsidRDefault="00541273" w:rsidP="009139A6">
      <w:r>
        <w:separator/>
      </w:r>
    </w:p>
  </w:endnote>
  <w:endnote w:type="continuationSeparator" w:id="0">
    <w:p w14:paraId="1084FC75" w14:textId="77777777" w:rsidR="00541273" w:rsidRDefault="0054127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2F29B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3CEBD7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37266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A1049E" w14:textId="77777777" w:rsidR="00541273" w:rsidRDefault="00541273" w:rsidP="009139A6">
      <w:r>
        <w:separator/>
      </w:r>
    </w:p>
  </w:footnote>
  <w:footnote w:type="continuationSeparator" w:id="0">
    <w:p w14:paraId="3184E2B1" w14:textId="77777777" w:rsidR="00541273" w:rsidRDefault="0054127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65E55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EF597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DCEBE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1273"/>
    <w:rsid w:val="000666E0"/>
    <w:rsid w:val="002510B7"/>
    <w:rsid w:val="00541273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C40606"/>
  <w15:chartTrackingRefBased/>
  <w15:docId w15:val="{3D141E54-F70B-4217-8FC7-C7522DF44D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54127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61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47</Words>
  <Characters>268</Characters>
  <Application>Microsoft Office Word</Application>
  <DocSecurity>0</DocSecurity>
  <Lines>2</Lines>
  <Paragraphs>1</Paragraphs>
  <ScaleCrop>false</ScaleCrop>
  <Company/>
  <LinksUpToDate>false</LinksUpToDate>
  <CharactersWithSpaces>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2022-06-10T16:11:00Z</dcterms:created>
  <dcterms:modified xsi:type="dcterms:W3CDTF">2022-06-10T16:11:00Z</dcterms:modified>
</cp:coreProperties>
</file>